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华文中宋" w:hAnsi="华文中宋" w:eastAsia="华文中宋"/>
          <w:b/>
          <w:sz w:val="44"/>
          <w:szCs w:val="44"/>
          <w:lang w:val="en-US" w:eastAsia="zh-CN"/>
        </w:rPr>
        <w:t>平顶山市旭歌电气有限公司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平顶山市旭歌电气有限公司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平顶山市旭歌电气有限公司,2018年12月18日成立，经营范围包括生产、销售：高低压电气设备及配件、通用机械设备及配件、汽车配件、水暖配件；五金铸造；机械加工；智能控制设备的研发、制造；金属表面处理；批发零售：建材、日用百货、劳保用品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有限责任公司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电气机械和器材制造业</w:t>
      </w:r>
    </w:p>
    <w:p w14:paraId="565B8DE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及</w:t>
      </w: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海经理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18837561777   祁师傅 15137537568 马经理 13569551912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加工中心师傅3名、</w:t>
      </w:r>
      <w:r>
        <w:rPr>
          <w:rFonts w:hint="eastAsia" w:ascii="华文中宋" w:hAnsi="华文中宋" w:eastAsia="华文中宋"/>
          <w:sz w:val="28"/>
          <w:szCs w:val="28"/>
        </w:rPr>
        <w:t>数控机床师傅5名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。要求独立能编程，独立操作。</w:t>
      </w:r>
    </w:p>
    <w:p w14:paraId="33A16EF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、涂漆厂招车间主任一名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。</w:t>
      </w:r>
      <w:r>
        <w:rPr>
          <w:rFonts w:hint="eastAsia" w:ascii="华文中宋" w:hAnsi="华文中宋" w:eastAsia="华文中宋"/>
          <w:sz w:val="28"/>
          <w:szCs w:val="28"/>
        </w:rPr>
        <w:t>有管理经验，懂涂漆生产工艺，抓生产。</w:t>
      </w:r>
    </w:p>
    <w:p w14:paraId="7D1BD3C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4、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男女修磨工10名，技术熟练者优先。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5、技术办公人员一名，需简单操作电脑和学看涂漆图纸即可。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加工中心师傅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、</w:t>
      </w: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数控机床师傅工资5000--8000元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男女修磨工日工资90--120元。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工作地点：平顶山市湛河区黄河路中段杨西养殖园区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both"/>
        <w:textAlignment w:val="auto"/>
        <w:outlineLvl w:val="9"/>
      </w:pPr>
    </w:p>
    <w:sectPr>
      <w:pgSz w:w="11906" w:h="16838"/>
      <w:pgMar w:top="1440" w:right="1800" w:bottom="1440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B03732C"/>
    <w:rsid w:val="1959028A"/>
    <w:rsid w:val="19F73A90"/>
    <w:rsid w:val="21681610"/>
    <w:rsid w:val="26E848A3"/>
    <w:rsid w:val="320F470F"/>
    <w:rsid w:val="338C0DA0"/>
    <w:rsid w:val="3AAB3B1E"/>
    <w:rsid w:val="419B0120"/>
    <w:rsid w:val="434D53A5"/>
    <w:rsid w:val="4B972761"/>
    <w:rsid w:val="4F421746"/>
    <w:rsid w:val="537C75C9"/>
    <w:rsid w:val="53D96D5A"/>
    <w:rsid w:val="548250F0"/>
    <w:rsid w:val="55C83F55"/>
    <w:rsid w:val="58DB6CD4"/>
    <w:rsid w:val="5E7B6072"/>
    <w:rsid w:val="67137642"/>
    <w:rsid w:val="694C29AA"/>
    <w:rsid w:val="6C734A06"/>
    <w:rsid w:val="6D066BB0"/>
    <w:rsid w:val="6D535020"/>
    <w:rsid w:val="6DE63302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368</Words>
  <Characters>420</Characters>
  <Lines>0</Lines>
  <Paragraphs>0</Paragraphs>
  <TotalTime>0</TotalTime>
  <ScaleCrop>false</ScaleCrop>
  <LinksUpToDate>false</LinksUpToDate>
  <CharactersWithSpaces>501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2026-01-22T07:24:06Z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19B28512850A4BEF83995DF144F0AB97_13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